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7A" w:rsidRPr="00A73CBF" w:rsidRDefault="0049537A" w:rsidP="00A73CB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49537A" w:rsidRPr="004B444B" w:rsidRDefault="0049537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49537A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49537A" w:rsidRPr="004B444B" w:rsidRDefault="0049537A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49537A" w:rsidRDefault="0049537A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49537A" w:rsidRDefault="0049537A" w:rsidP="00A73CBF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49537A" w:rsidRPr="00A73CBF" w:rsidRDefault="0049537A" w:rsidP="00A73CBF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49537A" w:rsidRDefault="0049537A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49537A" w:rsidRDefault="0049537A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9953D0">
        <w:rPr>
          <w:rFonts w:ascii="Times New Roman" w:hAnsi="Times New Roman"/>
          <w:b/>
          <w:bCs/>
          <w:sz w:val="28"/>
          <w:szCs w:val="28"/>
        </w:rPr>
        <w:t>„</w:t>
      </w:r>
      <w:r w:rsidRPr="00847737">
        <w:rPr>
          <w:rFonts w:ascii="Times New Roman" w:hAnsi="Times New Roman"/>
          <w:b/>
          <w:sz w:val="28"/>
          <w:szCs w:val="28"/>
        </w:rPr>
        <w:t>Dowozy uczniów</w:t>
      </w:r>
      <w:r w:rsidRPr="009877D2">
        <w:rPr>
          <w:rFonts w:ascii="Times New Roman" w:hAnsi="Times New Roman"/>
          <w:b/>
          <w:sz w:val="28"/>
          <w:szCs w:val="28"/>
        </w:rPr>
        <w:t xml:space="preserve"> </w:t>
      </w:r>
      <w:r w:rsidRPr="00847737">
        <w:rPr>
          <w:rFonts w:ascii="Times New Roman" w:hAnsi="Times New Roman"/>
          <w:b/>
          <w:sz w:val="28"/>
          <w:szCs w:val="28"/>
        </w:rPr>
        <w:t>z gminy Święciec</w:t>
      </w:r>
      <w:r>
        <w:rPr>
          <w:rFonts w:ascii="Times New Roman" w:hAnsi="Times New Roman"/>
          <w:b/>
          <w:sz w:val="28"/>
          <w:szCs w:val="28"/>
        </w:rPr>
        <w:t xml:space="preserve">howa  </w:t>
      </w:r>
      <w:r w:rsidRPr="00847737">
        <w:rPr>
          <w:rFonts w:ascii="Times New Roman" w:hAnsi="Times New Roman"/>
          <w:b/>
          <w:sz w:val="28"/>
          <w:szCs w:val="28"/>
        </w:rPr>
        <w:t xml:space="preserve">do Szkół Podstawowych </w:t>
      </w:r>
      <w:r>
        <w:rPr>
          <w:rFonts w:ascii="Times New Roman" w:hAnsi="Times New Roman"/>
          <w:b/>
          <w:sz w:val="28"/>
          <w:szCs w:val="28"/>
        </w:rPr>
        <w:t xml:space="preserve">i dzieci  do Przedszkola </w:t>
      </w:r>
      <w:r w:rsidRPr="00847737">
        <w:rPr>
          <w:rFonts w:ascii="Times New Roman" w:hAnsi="Times New Roman"/>
          <w:b/>
          <w:sz w:val="28"/>
          <w:szCs w:val="28"/>
        </w:rPr>
        <w:t>w Święciechowie”</w:t>
      </w:r>
    </w:p>
    <w:p w:rsidR="0049537A" w:rsidRPr="009953D0" w:rsidRDefault="0049537A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49537A" w:rsidRPr="00275863" w:rsidRDefault="0049537A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9537A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49537A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49537A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49537A" w:rsidRPr="00237778" w:rsidRDefault="0049537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49537A" w:rsidRPr="008D42BC" w:rsidRDefault="0049537A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9537A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i/>
          <w:iCs/>
          <w:color w:val="auto"/>
          <w:lang w:eastAsia="pl-PL"/>
        </w:rPr>
      </w:pPr>
    </w:p>
    <w:p w:rsidR="0049537A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i/>
          <w:iCs/>
          <w:color w:val="auto"/>
          <w:lang w:eastAsia="pl-PL"/>
        </w:rPr>
      </w:pPr>
    </w:p>
    <w:p w:rsidR="0049537A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49537A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Obowiązek złożenia oświadczenia, o którym mowa w art. 117 ust. 4 ustawy Pzp odnosi się również do Wykonawców prowadzących działalność w formie spółki cywilnej, którzy na gruncie przepisów dotyczących zamówień publicznych, traktowani są jak Wykonawcy wspóln</w:t>
      </w:r>
      <w:r>
        <w:rPr>
          <w:bCs/>
          <w:color w:val="FF0000"/>
          <w:sz w:val="20"/>
          <w:szCs w:val="20"/>
        </w:rPr>
        <w:t xml:space="preserve">ie ubiegający się </w:t>
      </w:r>
      <w:r w:rsidRPr="004C163C">
        <w:rPr>
          <w:bCs/>
          <w:color w:val="FF0000"/>
          <w:sz w:val="20"/>
          <w:szCs w:val="20"/>
        </w:rPr>
        <w:t>o udzielenie zamówienia.</w:t>
      </w:r>
    </w:p>
    <w:p w:rsidR="0049537A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49537A" w:rsidRPr="00B945C8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49537A" w:rsidRPr="00237778" w:rsidRDefault="0049537A" w:rsidP="00A73C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49537A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37A" w:rsidRDefault="0049537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49537A" w:rsidRDefault="0049537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37A" w:rsidRDefault="0049537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49537A" w:rsidRDefault="0049537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37A" w:rsidRPr="008931AC" w:rsidRDefault="0049537A">
    <w:pPr>
      <w:tabs>
        <w:tab w:val="center" w:pos="4536"/>
        <w:tab w:val="left" w:pos="7815"/>
        <w:tab w:val="right" w:pos="9072"/>
      </w:tabs>
      <w:suppressAutoHyphens w:val="0"/>
      <w:autoSpaceDE/>
      <w:rPr>
        <w:color w:val="auto"/>
        <w:lang w:eastAsia="pl-PL"/>
      </w:rPr>
    </w:pPr>
    <w:r w:rsidRPr="008931AC">
      <w:rPr>
        <w:noProof/>
        <w:color w:val="auto"/>
        <w:lang w:eastAsia="pl-PL"/>
      </w:rPr>
      <w:t>P.271.18.2025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765D2"/>
    <w:rsid w:val="000805F3"/>
    <w:rsid w:val="000814B1"/>
    <w:rsid w:val="000837AD"/>
    <w:rsid w:val="000B4B39"/>
    <w:rsid w:val="000D2E7B"/>
    <w:rsid w:val="000F61CB"/>
    <w:rsid w:val="001110F3"/>
    <w:rsid w:val="001121CC"/>
    <w:rsid w:val="001134EB"/>
    <w:rsid w:val="00136D5B"/>
    <w:rsid w:val="00175208"/>
    <w:rsid w:val="00176034"/>
    <w:rsid w:val="0019207B"/>
    <w:rsid w:val="001945E7"/>
    <w:rsid w:val="001B01D4"/>
    <w:rsid w:val="001D5461"/>
    <w:rsid w:val="00210EB5"/>
    <w:rsid w:val="002135A5"/>
    <w:rsid w:val="00213DB9"/>
    <w:rsid w:val="002276A5"/>
    <w:rsid w:val="00236D9D"/>
    <w:rsid w:val="00237778"/>
    <w:rsid w:val="00275863"/>
    <w:rsid w:val="002E4FFE"/>
    <w:rsid w:val="003235FF"/>
    <w:rsid w:val="003804A4"/>
    <w:rsid w:val="003B7CB8"/>
    <w:rsid w:val="003E49F3"/>
    <w:rsid w:val="003F55DD"/>
    <w:rsid w:val="004068F5"/>
    <w:rsid w:val="00424EDE"/>
    <w:rsid w:val="00424F2D"/>
    <w:rsid w:val="00450389"/>
    <w:rsid w:val="00460589"/>
    <w:rsid w:val="004634D9"/>
    <w:rsid w:val="004907FB"/>
    <w:rsid w:val="004925E9"/>
    <w:rsid w:val="0049537A"/>
    <w:rsid w:val="004B444B"/>
    <w:rsid w:val="004C163C"/>
    <w:rsid w:val="004E32E9"/>
    <w:rsid w:val="00526F61"/>
    <w:rsid w:val="005462DA"/>
    <w:rsid w:val="005842C5"/>
    <w:rsid w:val="005B3600"/>
    <w:rsid w:val="005D1B38"/>
    <w:rsid w:val="005E3A04"/>
    <w:rsid w:val="005F015E"/>
    <w:rsid w:val="005F2313"/>
    <w:rsid w:val="00615FD8"/>
    <w:rsid w:val="00616D96"/>
    <w:rsid w:val="00676C64"/>
    <w:rsid w:val="00696AF6"/>
    <w:rsid w:val="006B2358"/>
    <w:rsid w:val="006B5CAA"/>
    <w:rsid w:val="006C6443"/>
    <w:rsid w:val="006D22CE"/>
    <w:rsid w:val="00730FBB"/>
    <w:rsid w:val="00752018"/>
    <w:rsid w:val="00763E00"/>
    <w:rsid w:val="007C184A"/>
    <w:rsid w:val="007D0A3A"/>
    <w:rsid w:val="007F057E"/>
    <w:rsid w:val="007F438C"/>
    <w:rsid w:val="00817F8E"/>
    <w:rsid w:val="00820C2C"/>
    <w:rsid w:val="008304DC"/>
    <w:rsid w:val="00847737"/>
    <w:rsid w:val="008554A8"/>
    <w:rsid w:val="0086602B"/>
    <w:rsid w:val="00887C2C"/>
    <w:rsid w:val="00887EEC"/>
    <w:rsid w:val="008931AC"/>
    <w:rsid w:val="00897832"/>
    <w:rsid w:val="008B6645"/>
    <w:rsid w:val="008D42BC"/>
    <w:rsid w:val="009144BB"/>
    <w:rsid w:val="009156EB"/>
    <w:rsid w:val="009201E8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3CBF"/>
    <w:rsid w:val="00A74898"/>
    <w:rsid w:val="00A771CF"/>
    <w:rsid w:val="00A84687"/>
    <w:rsid w:val="00B1658C"/>
    <w:rsid w:val="00B348C6"/>
    <w:rsid w:val="00B36A81"/>
    <w:rsid w:val="00B672DE"/>
    <w:rsid w:val="00B91A10"/>
    <w:rsid w:val="00B945C8"/>
    <w:rsid w:val="00BA5965"/>
    <w:rsid w:val="00BC6984"/>
    <w:rsid w:val="00BE67AD"/>
    <w:rsid w:val="00C05556"/>
    <w:rsid w:val="00C32C36"/>
    <w:rsid w:val="00C34B68"/>
    <w:rsid w:val="00C555CE"/>
    <w:rsid w:val="00C55DF0"/>
    <w:rsid w:val="00C56FDC"/>
    <w:rsid w:val="00C72A5B"/>
    <w:rsid w:val="00CC65C5"/>
    <w:rsid w:val="00CE2A93"/>
    <w:rsid w:val="00D01B6F"/>
    <w:rsid w:val="00D3527B"/>
    <w:rsid w:val="00DB5D99"/>
    <w:rsid w:val="00DC406B"/>
    <w:rsid w:val="00DC5AFB"/>
    <w:rsid w:val="00DD42E1"/>
    <w:rsid w:val="00DD72A5"/>
    <w:rsid w:val="00DF3459"/>
    <w:rsid w:val="00E52479"/>
    <w:rsid w:val="00E53D20"/>
    <w:rsid w:val="00E97E59"/>
    <w:rsid w:val="00EA4A1B"/>
    <w:rsid w:val="00EB22A9"/>
    <w:rsid w:val="00EC6A17"/>
    <w:rsid w:val="00EF6470"/>
    <w:rsid w:val="00F10FE1"/>
    <w:rsid w:val="00F12253"/>
    <w:rsid w:val="00F23142"/>
    <w:rsid w:val="00F37EC7"/>
    <w:rsid w:val="00F620EF"/>
    <w:rsid w:val="00F66CDE"/>
    <w:rsid w:val="00F727A3"/>
    <w:rsid w:val="00F74CB5"/>
    <w:rsid w:val="00F762BD"/>
    <w:rsid w:val="00FC1CF1"/>
    <w:rsid w:val="00FE1FA9"/>
    <w:rsid w:val="00FE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76034"/>
    <w:rPr>
      <w:rFonts w:ascii="Courier New" w:hAnsi="Courier New" w:cs="Courier New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78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217</Words>
  <Characters>1303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</cp:revision>
  <dcterms:created xsi:type="dcterms:W3CDTF">2025-11-06T10:24:00Z</dcterms:created>
  <dcterms:modified xsi:type="dcterms:W3CDTF">2025-11-18T14:11:00Z</dcterms:modified>
</cp:coreProperties>
</file>